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B2314" w14:textId="77777777" w:rsidR="005F5C8D" w:rsidRPr="005F5C8D" w:rsidRDefault="005F5C8D" w:rsidP="005F5C8D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F5C8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1DD9A5E" w14:textId="77777777" w:rsidR="005F5C8D" w:rsidRPr="005F5C8D" w:rsidRDefault="005F5C8D" w:rsidP="005F5C8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5C8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D77FBC3" w14:textId="77777777" w:rsidR="005F5C8D" w:rsidRPr="005F5C8D" w:rsidRDefault="005F5C8D" w:rsidP="005F5C8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5C8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F024C18" w14:textId="77777777" w:rsidR="005F5C8D" w:rsidRPr="005F5C8D" w:rsidRDefault="005F5C8D" w:rsidP="0053350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F5C8D">
        <w:rPr>
          <w:rFonts w:ascii="Corbel" w:hAnsi="Corbel"/>
          <w:i/>
          <w:sz w:val="20"/>
          <w:szCs w:val="20"/>
          <w:lang w:eastAsia="ar-SA"/>
        </w:rPr>
        <w:t>(skrajne daty</w:t>
      </w:r>
      <w:r w:rsidRPr="005F5C8D">
        <w:rPr>
          <w:rFonts w:ascii="Corbel" w:hAnsi="Corbel"/>
          <w:sz w:val="20"/>
          <w:szCs w:val="20"/>
          <w:lang w:eastAsia="ar-SA"/>
        </w:rPr>
        <w:t>)</w:t>
      </w:r>
    </w:p>
    <w:p w14:paraId="6962002E" w14:textId="77777777" w:rsidR="005F5C8D" w:rsidRPr="005F5C8D" w:rsidRDefault="005F5C8D" w:rsidP="005F5C8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F5C8D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C78DF15" w14:textId="77777777" w:rsidR="005F5C8D" w:rsidRPr="005F5C8D" w:rsidRDefault="005F5C8D" w:rsidP="005F5C8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F5C8D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7D50A691" w14:textId="77777777" w:rsidR="005F5C8D" w:rsidRPr="009C54AE" w:rsidRDefault="005F5C8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3ACF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2D5321F" w14:textId="77777777" w:rsidTr="44AA1763">
        <w:tc>
          <w:tcPr>
            <w:tcW w:w="2694" w:type="dxa"/>
            <w:vAlign w:val="center"/>
          </w:tcPr>
          <w:p w14:paraId="74342AC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597474" w14:textId="5797039F" w:rsidR="0085747A" w:rsidRPr="009C54AE" w:rsidRDefault="00EE6A0D" w:rsidP="44AA176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4AA1763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85747A" w:rsidRPr="009C54AE" w14:paraId="24C57769" w14:textId="77777777" w:rsidTr="44AA1763">
        <w:tc>
          <w:tcPr>
            <w:tcW w:w="2694" w:type="dxa"/>
            <w:vAlign w:val="center"/>
          </w:tcPr>
          <w:p w14:paraId="57F0C1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912DD" w14:textId="5051443E" w:rsidR="0085747A" w:rsidRPr="009C54AE" w:rsidRDefault="006059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597E">
              <w:rPr>
                <w:rFonts w:ascii="Corbel" w:hAnsi="Corbel"/>
                <w:b w:val="0"/>
                <w:sz w:val="24"/>
                <w:szCs w:val="24"/>
              </w:rPr>
              <w:t>ASO 23</w:t>
            </w:r>
          </w:p>
        </w:tc>
      </w:tr>
      <w:tr w:rsidR="0085747A" w:rsidRPr="009C54AE" w14:paraId="4470F93B" w14:textId="77777777" w:rsidTr="44AA1763">
        <w:tc>
          <w:tcPr>
            <w:tcW w:w="2694" w:type="dxa"/>
            <w:vAlign w:val="center"/>
          </w:tcPr>
          <w:p w14:paraId="4682C9C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8431A3" w14:textId="74BE6867" w:rsidR="0085747A" w:rsidRPr="009C54AE" w:rsidRDefault="00EE6A0D" w:rsidP="44AA17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4AA176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6DF6749" w14:textId="77777777" w:rsidTr="44AA1763">
        <w:tc>
          <w:tcPr>
            <w:tcW w:w="2694" w:type="dxa"/>
            <w:vAlign w:val="center"/>
          </w:tcPr>
          <w:p w14:paraId="3D161D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8D03" w14:textId="24ECD286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2F6AA652" w14:textId="77777777" w:rsidTr="44AA1763">
        <w:tc>
          <w:tcPr>
            <w:tcW w:w="2694" w:type="dxa"/>
            <w:vAlign w:val="center"/>
          </w:tcPr>
          <w:p w14:paraId="138A22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483D76" w14:textId="058FC6C1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CF77D51" w14:textId="77777777" w:rsidTr="44AA1763">
        <w:tc>
          <w:tcPr>
            <w:tcW w:w="2694" w:type="dxa"/>
            <w:vAlign w:val="center"/>
          </w:tcPr>
          <w:p w14:paraId="297B521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08D59A" w14:textId="1FFC1655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78585B71" w14:textId="77777777" w:rsidTr="44AA1763">
        <w:tc>
          <w:tcPr>
            <w:tcW w:w="2694" w:type="dxa"/>
            <w:vAlign w:val="center"/>
          </w:tcPr>
          <w:p w14:paraId="5D8F56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F1ABCA" w14:textId="66F2AC19" w:rsidR="0085747A" w:rsidRPr="009C54AE" w:rsidRDefault="000C6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E6A0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BC029DF" w14:textId="77777777" w:rsidTr="44AA1763">
        <w:tc>
          <w:tcPr>
            <w:tcW w:w="2694" w:type="dxa"/>
            <w:vAlign w:val="center"/>
          </w:tcPr>
          <w:p w14:paraId="70B8EF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D9CDFE" w14:textId="7B6A14EC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6F7F08C" w14:textId="77777777" w:rsidTr="44AA1763">
        <w:tc>
          <w:tcPr>
            <w:tcW w:w="2694" w:type="dxa"/>
            <w:vAlign w:val="center"/>
          </w:tcPr>
          <w:p w14:paraId="361304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8DDA2F" w14:textId="37D95B97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III rok / III, IV, V, VI semestr</w:t>
            </w:r>
          </w:p>
        </w:tc>
      </w:tr>
      <w:tr w:rsidR="0085747A" w:rsidRPr="009C54AE" w14:paraId="6D2A165A" w14:textId="77777777" w:rsidTr="44AA1763">
        <w:tc>
          <w:tcPr>
            <w:tcW w:w="2694" w:type="dxa"/>
            <w:vAlign w:val="center"/>
          </w:tcPr>
          <w:p w14:paraId="50D422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B8494" w14:textId="45783DA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2BFF5E4" w14:textId="77777777" w:rsidTr="44AA1763">
        <w:tc>
          <w:tcPr>
            <w:tcW w:w="2694" w:type="dxa"/>
            <w:vAlign w:val="center"/>
          </w:tcPr>
          <w:p w14:paraId="02A86C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63339E" w14:textId="00CAC911" w:rsidR="00923D7D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5E36C55" w14:textId="77777777" w:rsidTr="44AA1763">
        <w:tc>
          <w:tcPr>
            <w:tcW w:w="2694" w:type="dxa"/>
            <w:vAlign w:val="center"/>
          </w:tcPr>
          <w:p w14:paraId="1948EC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B3CD9B" w14:textId="57E5354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03A57489" w14:textId="77777777" w:rsidTr="44AA1763">
        <w:tc>
          <w:tcPr>
            <w:tcW w:w="2694" w:type="dxa"/>
            <w:vAlign w:val="center"/>
          </w:tcPr>
          <w:p w14:paraId="50BFB5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944199" w14:textId="29F3A10B" w:rsidR="0085747A" w:rsidRPr="009C54AE" w:rsidRDefault="00EE6A0D" w:rsidP="00B92082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Paulina 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Joanna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</w:p>
        </w:tc>
      </w:tr>
    </w:tbl>
    <w:p w14:paraId="7D7459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CD9" w14:textId="05599D89" w:rsidR="00EE6A0D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614D37CB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162C69A3" w:rsidR="00EE6A0D" w:rsidRPr="000B1F68" w:rsidRDefault="000B1F6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0B1F68">
              <w:rPr>
                <w:rFonts w:ascii="Corbel" w:hAnsi="Corbel"/>
                <w:bCs/>
                <w:szCs w:val="24"/>
              </w:rPr>
              <w:t>1</w:t>
            </w:r>
          </w:p>
        </w:tc>
      </w:tr>
      <w:tr w:rsidR="00015B8F" w:rsidRPr="009C54AE" w14:paraId="134F3E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491" w14:textId="77E5D6C3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3F899E56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40DD6204" w:rsidR="00015B8F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5AE" w14:textId="476CF817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6AFCE35A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0805F817" w:rsidR="0030395F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6A0D" w:rsidRPr="009C54AE" w14:paraId="1F391B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AAE8" w14:textId="6CD74DD9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612A7FD1" w:rsidR="00EE6A0D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680B4C84" w:rsidR="00EE6A0D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85AD4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3EB365" w14:textId="5F8429E1" w:rsidR="0085747A" w:rsidRPr="009C54AE" w:rsidRDefault="25B31144" w:rsidP="44AA176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4AA1763">
        <w:rPr>
          <w:rFonts w:ascii="MS Gothic" w:eastAsia="MS Gothic" w:hAnsi="MS Gothic" w:cs="MS Gothic"/>
          <w:b w:val="0"/>
        </w:rPr>
        <w:t xml:space="preserve"> </w:t>
      </w:r>
      <w:r w:rsidR="00EE6A0D" w:rsidRPr="44AA1763">
        <w:rPr>
          <w:rFonts w:ascii="MS Gothic" w:eastAsia="MS Gothic" w:hAnsi="MS Gothic" w:cs="MS Gothic"/>
          <w:b w:val="0"/>
        </w:rPr>
        <w:t>+</w:t>
      </w:r>
      <w:r w:rsidR="0085747A" w:rsidRPr="44AA1763">
        <w:rPr>
          <w:rFonts w:ascii="Corbel" w:hAnsi="Corbel"/>
          <w:b w:val="0"/>
          <w:smallCaps w:val="0"/>
        </w:rPr>
        <w:t xml:space="preserve"> 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44AA17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4AA1763">
        <w:rPr>
          <w:rFonts w:ascii="Corbel" w:hAnsi="Corbel"/>
          <w:smallCaps w:val="0"/>
        </w:rPr>
        <w:t xml:space="preserve">1.3 </w:t>
      </w:r>
      <w:r>
        <w:tab/>
      </w:r>
      <w:r w:rsidRPr="44AA1763">
        <w:rPr>
          <w:rFonts w:ascii="Corbel" w:hAnsi="Corbel"/>
          <w:smallCaps w:val="0"/>
        </w:rPr>
        <w:t>For</w:t>
      </w:r>
      <w:r w:rsidR="00445970" w:rsidRPr="44AA1763">
        <w:rPr>
          <w:rFonts w:ascii="Corbel" w:hAnsi="Corbel"/>
          <w:smallCaps w:val="0"/>
        </w:rPr>
        <w:t xml:space="preserve">ma zaliczenia przedmiotu </w:t>
      </w:r>
      <w:r w:rsidRPr="44AA1763">
        <w:rPr>
          <w:rFonts w:ascii="Corbel" w:hAnsi="Corbel"/>
          <w:smallCaps w:val="0"/>
        </w:rPr>
        <w:t xml:space="preserve"> (z toku) </w:t>
      </w:r>
      <w:r w:rsidRPr="44AA1763">
        <w:rPr>
          <w:rFonts w:ascii="Corbel" w:hAnsi="Corbel"/>
          <w:b w:val="0"/>
          <w:smallCaps w:val="0"/>
        </w:rPr>
        <w:t xml:space="preserve">(egzamin, zaliczenie z oceną, </w:t>
      </w:r>
      <w:r w:rsidRPr="44AA1763">
        <w:rPr>
          <w:rFonts w:ascii="Corbel" w:hAnsi="Corbel"/>
          <w:bCs/>
          <w:smallCaps w:val="0"/>
          <w:u w:val="single"/>
        </w:rPr>
        <w:t>zaliczenie bez oceny</w:t>
      </w:r>
      <w:r w:rsidRPr="44AA1763">
        <w:rPr>
          <w:rFonts w:ascii="Corbel" w:hAnsi="Corbel"/>
          <w:b w:val="0"/>
          <w:smallCaps w:val="0"/>
        </w:rPr>
        <w:t>)</w:t>
      </w:r>
    </w:p>
    <w:p w14:paraId="3D99F42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2341AD96" w:rsidR="00E960BB" w:rsidRDefault="0053350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2B99B08E" w14:textId="77777777" w:rsidR="005F5C8D" w:rsidRPr="009C54AE" w:rsidRDefault="005F5C8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738DD56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71E2C4" w14:textId="3D04FCCC" w:rsidR="0085747A" w:rsidRPr="009C54AE" w:rsidRDefault="00E9519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648BACDF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12BC76EC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1599D757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73" w:type="dxa"/>
          </w:tcPr>
          <w:p w14:paraId="5C86FE7D" w14:textId="08BFFA86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2F8C6D46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</w:tcPr>
          <w:p w14:paraId="7B7884C4" w14:textId="254A68C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254A2BBF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 wiedzy teoretycznej z dziedziny nauk administracyjnych do analizowania konkretnych procesów i zjawisk społecznych w administracji;</w:t>
            </w:r>
          </w:p>
        </w:tc>
        <w:tc>
          <w:tcPr>
            <w:tcW w:w="1873" w:type="dxa"/>
          </w:tcPr>
          <w:p w14:paraId="3B3DB648" w14:textId="257EDD49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1539CED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73" w:type="dxa"/>
          </w:tcPr>
          <w:p w14:paraId="09293DD3" w14:textId="06C6073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877B4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14:paraId="236FC6B2" w14:textId="7141DA2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174677F0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73" w:type="dxa"/>
          </w:tcPr>
          <w:p w14:paraId="57888EF0" w14:textId="16164572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047202C4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67100236" w14:textId="22A157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0B44F32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1EF56447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1352CDDB" w14:textId="08F30E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44AA1763">
        <w:tc>
          <w:tcPr>
            <w:tcW w:w="9639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44AA1763">
        <w:tc>
          <w:tcPr>
            <w:tcW w:w="9639" w:type="dxa"/>
          </w:tcPr>
          <w:p w14:paraId="56A5D905" w14:textId="443EE252" w:rsidR="0085747A" w:rsidRPr="009C54AE" w:rsidRDefault="54E2CD2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4AA176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4AA176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4AA1763">
        <w:rPr>
          <w:rFonts w:ascii="Corbel" w:hAnsi="Corbel"/>
          <w:sz w:val="24"/>
          <w:szCs w:val="24"/>
        </w:rPr>
        <w:t xml:space="preserve">, </w:t>
      </w:r>
      <w:r w:rsidRPr="44AA1763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856FA" w14:paraId="1724CE4F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923D" w14:textId="77777777" w:rsidR="00C856FA" w:rsidRPr="008D3586" w:rsidRDefault="00C856FA" w:rsidP="006B284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56FA" w14:paraId="66A90808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62B9" w14:textId="0C64AD15" w:rsidR="00C856FA" w:rsidRPr="008D3586" w:rsidRDefault="75633530" w:rsidP="44AA17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4AA1763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C856FA" w14:paraId="62FE714E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F6EA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C856FA" w14:paraId="7EB53114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8BE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56FA" w14:paraId="1F6FB265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73A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C856FA" w14:paraId="0D0775A5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A9F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C856FA" w14:paraId="0D83EC05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109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C856FA" w14:paraId="053052A9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823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C856FA" w14:paraId="0C28B7FF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CDC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C856FA" w14:paraId="2E39A866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D79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C856FA" w14:paraId="556FE87C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8CB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lastRenderedPageBreak/>
              <w:t>Dobór i konstruowanie metod i narzędzi badawczych.</w:t>
            </w:r>
          </w:p>
        </w:tc>
      </w:tr>
      <w:tr w:rsidR="00C856FA" w14:paraId="6B12F422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6E3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C856FA" w14:paraId="3C39261C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C1B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4AA1763">
        <w:rPr>
          <w:rFonts w:ascii="Corbel" w:hAnsi="Corbel"/>
          <w:smallCaps w:val="0"/>
        </w:rPr>
        <w:t>3.4 Metody dydaktyczne</w:t>
      </w:r>
      <w:r w:rsidRPr="44AA1763">
        <w:rPr>
          <w:rFonts w:ascii="Corbel" w:hAnsi="Corbel"/>
          <w:b w:val="0"/>
          <w:smallCaps w:val="0"/>
        </w:rPr>
        <w:t xml:space="preserve"> </w:t>
      </w:r>
    </w:p>
    <w:p w14:paraId="4A804E78" w14:textId="77777777" w:rsidR="0085747A" w:rsidRPr="009C54AE" w:rsidRDefault="0085747A" w:rsidP="005B3A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5B3A1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44AA1763">
        <w:tc>
          <w:tcPr>
            <w:tcW w:w="9670" w:type="dxa"/>
          </w:tcPr>
          <w:p w14:paraId="2A12DAE8" w14:textId="1571037C" w:rsidR="007E5F39" w:rsidRPr="007E5F39" w:rsidRDefault="39152FAB" w:rsidP="44AA17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 w:val="0"/>
                <w:smallCaps w:val="0"/>
              </w:rPr>
              <w:t>Forma zakończenia: zaliczenie.</w:t>
            </w:r>
          </w:p>
          <w:p w14:paraId="216C822B" w14:textId="1CFFC339" w:rsidR="007E5F39" w:rsidRPr="007E5F39" w:rsidRDefault="39152FAB" w:rsidP="44AA176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 w:val="0"/>
                <w:smallCaps w:val="0"/>
              </w:rPr>
              <w:t xml:space="preserve">Zaliczenie </w:t>
            </w:r>
            <w:r w:rsidR="105B83B7" w:rsidRPr="44AA1763">
              <w:rPr>
                <w:rFonts w:ascii="Corbel" w:hAnsi="Corbel"/>
                <w:b w:val="0"/>
                <w:smallCaps w:val="0"/>
              </w:rPr>
              <w:t>seminarium</w:t>
            </w:r>
          </w:p>
          <w:p w14:paraId="2E3D9EC5" w14:textId="25907E91" w:rsidR="0085747A" w:rsidRPr="009C54AE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44AA1763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44AA1763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02077863" w:rsidR="0085747A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h</w:t>
            </w:r>
          </w:p>
        </w:tc>
      </w:tr>
      <w:tr w:rsidR="00C61DC5" w:rsidRPr="009C54AE" w14:paraId="6D7C1C21" w14:textId="77777777" w:rsidTr="44AA1763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2B6A6A18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h - udział w konsultacjach</w:t>
            </w:r>
          </w:p>
        </w:tc>
      </w:tr>
      <w:tr w:rsidR="00C61DC5" w:rsidRPr="009C54AE" w14:paraId="23CE5A02" w14:textId="77777777" w:rsidTr="44AA1763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3910FBEF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 h</w:t>
            </w:r>
          </w:p>
        </w:tc>
      </w:tr>
      <w:tr w:rsidR="0085747A" w:rsidRPr="009C54AE" w14:paraId="18D798FB" w14:textId="77777777" w:rsidTr="44AA1763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4FD55D11" w:rsidR="0085747A" w:rsidRPr="009C54AE" w:rsidRDefault="45C3B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AA1763">
              <w:rPr>
                <w:rFonts w:ascii="Corbel" w:hAnsi="Corbel"/>
                <w:sz w:val="24"/>
                <w:szCs w:val="24"/>
              </w:rPr>
              <w:t xml:space="preserve">250 </w:t>
            </w:r>
          </w:p>
        </w:tc>
      </w:tr>
      <w:tr w:rsidR="0085747A" w:rsidRPr="009C54AE" w14:paraId="6E0AE901" w14:textId="77777777" w:rsidTr="44AA1763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1B44A13D" w:rsidR="0085747A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44AA1763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7C1C6A47" w:rsidR="0085747A" w:rsidRPr="009C54AE" w:rsidRDefault="59349B0A" w:rsidP="44AA17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4AA176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D421BEA" w14:textId="77777777" w:rsidTr="44AA1763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5078BD35" w:rsidR="0085747A" w:rsidRPr="009C54AE" w:rsidRDefault="0DFE026A" w:rsidP="44AA17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44AA1763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44AA17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4AA176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157C910" w14:textId="1E9D2034" w:rsidR="44AA1763" w:rsidRDefault="44AA1763" w:rsidP="44AA17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79F42CB2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605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44AA1763">
        <w:trPr>
          <w:trHeight w:val="397"/>
        </w:trPr>
        <w:tc>
          <w:tcPr>
            <w:tcW w:w="7513" w:type="dxa"/>
          </w:tcPr>
          <w:p w14:paraId="3963738F" w14:textId="77777777" w:rsidR="0085747A" w:rsidRDefault="0085747A" w:rsidP="44AA17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Cs/>
                <w:smallCaps w:val="0"/>
              </w:rPr>
              <w:t>Literatura uzupełniająca:</w:t>
            </w:r>
            <w:r w:rsidRPr="44AA176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0FB01A6" w14:textId="0F51D4D4" w:rsidR="44AA1763" w:rsidRDefault="44AA1763" w:rsidP="44AA17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5983EAA" w14:textId="2EF6D8AB" w:rsidR="0060597E" w:rsidRPr="0060597E" w:rsidRDefault="0060597E" w:rsidP="0060597E">
            <w:pPr>
              <w:pStyle w:val="Punktygwne"/>
              <w:numPr>
                <w:ilvl w:val="0"/>
                <w:numId w:val="3"/>
              </w:numPr>
              <w:spacing w:before="0" w:after="0"/>
              <w:ind w:left="198" w:hanging="198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2D094" w14:textId="77777777" w:rsidR="007D355E" w:rsidRDefault="007D355E" w:rsidP="00C16ABF">
      <w:pPr>
        <w:spacing w:after="0" w:line="240" w:lineRule="auto"/>
      </w:pPr>
      <w:r>
        <w:separator/>
      </w:r>
    </w:p>
  </w:endnote>
  <w:endnote w:type="continuationSeparator" w:id="0">
    <w:p w14:paraId="4220A4A7" w14:textId="77777777" w:rsidR="007D355E" w:rsidRDefault="007D35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5504C" w14:textId="77777777" w:rsidR="007D355E" w:rsidRDefault="007D355E" w:rsidP="00C16ABF">
      <w:pPr>
        <w:spacing w:after="0" w:line="240" w:lineRule="auto"/>
      </w:pPr>
      <w:r>
        <w:separator/>
      </w:r>
    </w:p>
  </w:footnote>
  <w:footnote w:type="continuationSeparator" w:id="0">
    <w:p w14:paraId="5C1688FA" w14:textId="77777777" w:rsidR="007D355E" w:rsidRDefault="007D355E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7D4"/>
    <w:multiLevelType w:val="hybridMultilevel"/>
    <w:tmpl w:val="752EE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68"/>
    <w:rsid w:val="000B28EE"/>
    <w:rsid w:val="000B3E37"/>
    <w:rsid w:val="000C6374"/>
    <w:rsid w:val="000D04B0"/>
    <w:rsid w:val="000F1C57"/>
    <w:rsid w:val="000F5615"/>
    <w:rsid w:val="00106EC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DD6"/>
    <w:rsid w:val="00244ABC"/>
    <w:rsid w:val="00250D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29"/>
    <w:rsid w:val="00363F78"/>
    <w:rsid w:val="003A0A5B"/>
    <w:rsid w:val="003A1176"/>
    <w:rsid w:val="003C0BAE"/>
    <w:rsid w:val="003C0EB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DCF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EEA"/>
    <w:rsid w:val="004A4D1F"/>
    <w:rsid w:val="004D5282"/>
    <w:rsid w:val="004F1551"/>
    <w:rsid w:val="004F55A3"/>
    <w:rsid w:val="0050496F"/>
    <w:rsid w:val="00513B6F"/>
    <w:rsid w:val="00517C63"/>
    <w:rsid w:val="0053350D"/>
    <w:rsid w:val="005363C4"/>
    <w:rsid w:val="00536BDE"/>
    <w:rsid w:val="00543ACC"/>
    <w:rsid w:val="0056696D"/>
    <w:rsid w:val="0059484D"/>
    <w:rsid w:val="005A0855"/>
    <w:rsid w:val="005A133C"/>
    <w:rsid w:val="005A3196"/>
    <w:rsid w:val="005B3A1A"/>
    <w:rsid w:val="005C080F"/>
    <w:rsid w:val="005C55E5"/>
    <w:rsid w:val="005C696A"/>
    <w:rsid w:val="005E6E85"/>
    <w:rsid w:val="005F31D2"/>
    <w:rsid w:val="005F5C8D"/>
    <w:rsid w:val="0060597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641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D80"/>
    <w:rsid w:val="007A4022"/>
    <w:rsid w:val="007A6E6E"/>
    <w:rsid w:val="007B2D4A"/>
    <w:rsid w:val="007C3299"/>
    <w:rsid w:val="007C3BCC"/>
    <w:rsid w:val="007C4546"/>
    <w:rsid w:val="007D355E"/>
    <w:rsid w:val="007D6E56"/>
    <w:rsid w:val="007E5F39"/>
    <w:rsid w:val="007E6C1F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2A8B"/>
    <w:rsid w:val="009C3E31"/>
    <w:rsid w:val="009C416C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08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AA"/>
    <w:rsid w:val="00C26CB7"/>
    <w:rsid w:val="00C324C1"/>
    <w:rsid w:val="00C36992"/>
    <w:rsid w:val="00C56036"/>
    <w:rsid w:val="00C61DC5"/>
    <w:rsid w:val="00C67E92"/>
    <w:rsid w:val="00C70A26"/>
    <w:rsid w:val="00C766DF"/>
    <w:rsid w:val="00C856FA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3366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636"/>
    <w:rsid w:val="00FD503F"/>
    <w:rsid w:val="00FD7589"/>
    <w:rsid w:val="00FF016A"/>
    <w:rsid w:val="00FF1401"/>
    <w:rsid w:val="00FF5E7D"/>
    <w:rsid w:val="0A3607FB"/>
    <w:rsid w:val="0DFE026A"/>
    <w:rsid w:val="105B83B7"/>
    <w:rsid w:val="25B31144"/>
    <w:rsid w:val="343BBEFD"/>
    <w:rsid w:val="39152FAB"/>
    <w:rsid w:val="44AA1763"/>
    <w:rsid w:val="45C3B887"/>
    <w:rsid w:val="52BAFB59"/>
    <w:rsid w:val="54E2CD2A"/>
    <w:rsid w:val="59349B0A"/>
    <w:rsid w:val="7563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981C-57E3-4093-B097-A68ABF1C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1141</Words>
  <Characters>6851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2020-03-10T11:54:00Z</dcterms:created>
  <dcterms:modified xsi:type="dcterms:W3CDTF">2024-09-02T11:05:00Z</dcterms:modified>
</cp:coreProperties>
</file>